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2CA30" w14:textId="52CDCEB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00947140" w:rsidRPr="00947140">
        <w:rPr>
          <w:bCs/>
          <w:noProof w:val="0"/>
          <w:sz w:val="24"/>
          <w:szCs w:val="24"/>
        </w:rPr>
        <w:t>R2-166232</w:t>
      </w:r>
    </w:p>
    <w:p w14:paraId="449375BE" w14:textId="77777777"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6818DFD9" w14:textId="77777777" w:rsidR="00CD4C7B" w:rsidRPr="00B266B0" w:rsidRDefault="00CD4C7B" w:rsidP="00CD4C7B">
      <w:pPr>
        <w:pStyle w:val="Header"/>
        <w:rPr>
          <w:bCs/>
          <w:noProof w:val="0"/>
          <w:sz w:val="24"/>
        </w:rPr>
      </w:pPr>
    </w:p>
    <w:p w14:paraId="1D508244" w14:textId="77777777" w:rsidR="00CD4C7B" w:rsidRPr="00B266B0" w:rsidRDefault="00CD4C7B" w:rsidP="00CD4C7B">
      <w:pPr>
        <w:pStyle w:val="Header"/>
        <w:rPr>
          <w:bCs/>
          <w:noProof w:val="0"/>
          <w:sz w:val="24"/>
        </w:rPr>
      </w:pPr>
    </w:p>
    <w:p w14:paraId="34A23CE7" w14:textId="5942A81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07EE">
        <w:rPr>
          <w:rFonts w:cs="Arial"/>
          <w:b/>
          <w:bCs/>
          <w:sz w:val="24"/>
          <w:lang w:eastAsia="ja-JP"/>
        </w:rPr>
        <w:t>9.2.2.1</w:t>
      </w:r>
    </w:p>
    <w:p w14:paraId="4F07275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07DCC29"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11CA7">
        <w:rPr>
          <w:rFonts w:ascii="Arial" w:hAnsi="Arial" w:cs="Arial"/>
          <w:b/>
          <w:bCs/>
          <w:sz w:val="24"/>
        </w:rPr>
        <w:t>Considerations on NR IDLE mode</w:t>
      </w:r>
    </w:p>
    <w:p w14:paraId="550E35A2"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11CA7">
        <w:rPr>
          <w:rFonts w:ascii="Arial" w:hAnsi="Arial" w:cs="Arial"/>
          <w:b/>
          <w:bCs/>
          <w:sz w:val="24"/>
        </w:rPr>
        <w:t>FS_NR_newRAT - Release 14</w:t>
      </w:r>
    </w:p>
    <w:p w14:paraId="1D2C618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AA6D53B" w14:textId="77777777" w:rsidR="00CD4C7B" w:rsidRPr="006E13D1" w:rsidRDefault="00CD4C7B" w:rsidP="00CD4C7B">
      <w:pPr>
        <w:pStyle w:val="Heading1"/>
      </w:pPr>
      <w:r w:rsidRPr="006E13D1">
        <w:t>1</w:t>
      </w:r>
      <w:r w:rsidRPr="006E13D1">
        <w:tab/>
      </w:r>
      <w:r w:rsidR="0056573F">
        <w:t>Introduction</w:t>
      </w:r>
    </w:p>
    <w:p w14:paraId="7D4F1A10" w14:textId="77777777" w:rsidR="00CD4C7B" w:rsidRDefault="00411CA7" w:rsidP="00CD4C7B">
      <w:r>
        <w:t>In the RAN2#95 meeting</w:t>
      </w:r>
      <w:r w:rsidR="00EE1B97">
        <w:t xml:space="preserve"> [1]</w:t>
      </w:r>
      <w:r>
        <w:t>, the following agreements were reached wrt. NR RRC state model:</w:t>
      </w:r>
    </w:p>
    <w:p w14:paraId="5EA7CBA6" w14:textId="77777777" w:rsidR="00411CA7" w:rsidRDefault="00411CA7" w:rsidP="00411CA7">
      <w:pPr>
        <w:pStyle w:val="Doc-text2"/>
        <w:pBdr>
          <w:top w:val="single" w:sz="4" w:space="1" w:color="auto"/>
          <w:left w:val="single" w:sz="4" w:space="4" w:color="auto"/>
          <w:bottom w:val="single" w:sz="4" w:space="1" w:color="auto"/>
          <w:right w:val="single" w:sz="4" w:space="4" w:color="auto"/>
        </w:pBdr>
      </w:pPr>
      <w:r>
        <w:t>Agreements:</w:t>
      </w:r>
    </w:p>
    <w:p w14:paraId="663C989D" w14:textId="77777777" w:rsidR="00411CA7" w:rsidRDefault="00411CA7" w:rsidP="00411CA7">
      <w:pPr>
        <w:pStyle w:val="Doc-text2"/>
        <w:pBdr>
          <w:top w:val="single" w:sz="4" w:space="1" w:color="auto"/>
          <w:left w:val="single" w:sz="4" w:space="4" w:color="auto"/>
          <w:bottom w:val="single" w:sz="4" w:space="1" w:color="auto"/>
          <w:right w:val="single" w:sz="4" w:space="4" w:color="auto"/>
        </w:pBdr>
      </w:pPr>
      <w:r>
        <w:t xml:space="preserve">1: </w:t>
      </w:r>
      <w:r>
        <w:tab/>
        <w:t xml:space="preserve">RRC states with significantly overlapping characteristics should be avoided. </w:t>
      </w:r>
    </w:p>
    <w:p w14:paraId="3DB79BCC" w14:textId="77777777" w:rsidR="00411CA7" w:rsidRDefault="00411CA7" w:rsidP="00411CA7">
      <w:pPr>
        <w:pStyle w:val="Doc-text2"/>
        <w:pBdr>
          <w:top w:val="single" w:sz="4" w:space="1" w:color="auto"/>
          <w:left w:val="single" w:sz="4" w:space="4" w:color="auto"/>
          <w:bottom w:val="single" w:sz="4" w:space="1" w:color="auto"/>
          <w:right w:val="single" w:sz="4" w:space="4" w:color="auto"/>
        </w:pBdr>
      </w:pPr>
      <w:r>
        <w:t xml:space="preserve">2: At least one RRC state for low activity should meet the NR control plane latency requirement and must be capable of achieving a comparable power efficiency to that of LTE’s IDLE state. </w:t>
      </w:r>
    </w:p>
    <w:p w14:paraId="47E0B601" w14:textId="77777777" w:rsidR="00411CA7" w:rsidRDefault="00411CA7" w:rsidP="00CD4C7B"/>
    <w:p w14:paraId="12B3167D" w14:textId="77777777" w:rsidR="00411CA7" w:rsidRDefault="00411CA7" w:rsidP="00411CA7">
      <w:pPr>
        <w:pStyle w:val="Doc-text2"/>
        <w:pBdr>
          <w:top w:val="single" w:sz="4" w:space="1" w:color="auto"/>
          <w:left w:val="single" w:sz="4" w:space="4" w:color="auto"/>
          <w:bottom w:val="single" w:sz="4" w:space="1" w:color="auto"/>
          <w:right w:val="single" w:sz="4" w:space="4" w:color="auto"/>
        </w:pBdr>
      </w:pPr>
      <w:r>
        <w:t>Agreement</w:t>
      </w:r>
    </w:p>
    <w:p w14:paraId="7B726FE1" w14:textId="77777777" w:rsidR="00411CA7" w:rsidRDefault="00411CA7" w:rsidP="00411CA7">
      <w:pPr>
        <w:pStyle w:val="Doc-text2"/>
        <w:pBdr>
          <w:top w:val="single" w:sz="4" w:space="1" w:color="auto"/>
          <w:left w:val="single" w:sz="4" w:space="4" w:color="auto"/>
          <w:bottom w:val="single" w:sz="4" w:space="1" w:color="auto"/>
          <w:right w:val="single" w:sz="4" w:space="4" w:color="auto"/>
        </w:pBdr>
      </w:pPr>
      <w:r>
        <w:t>1</w:t>
      </w:r>
      <w:r>
        <w:tab/>
        <w:t>One UE has only one NR RRC state at one time.</w:t>
      </w:r>
    </w:p>
    <w:p w14:paraId="703B0CF6" w14:textId="77777777" w:rsidR="00411CA7" w:rsidRDefault="00411CA7" w:rsidP="00411CA7">
      <w:pPr>
        <w:pStyle w:val="Doc-text2"/>
        <w:pBdr>
          <w:top w:val="single" w:sz="4" w:space="1" w:color="auto"/>
          <w:left w:val="single" w:sz="4" w:space="4" w:color="auto"/>
          <w:bottom w:val="single" w:sz="4" w:space="1" w:color="auto"/>
          <w:right w:val="single" w:sz="4" w:space="4" w:color="auto"/>
        </w:pBdr>
      </w:pPr>
      <w:r>
        <w:t>2</w:t>
      </w:r>
      <w:r>
        <w:tab/>
        <w:t>The connection (both CP and UP) between RAN and Core should be maintained in the “new state”</w:t>
      </w:r>
    </w:p>
    <w:p w14:paraId="246D2DE2" w14:textId="77777777" w:rsidR="00411CA7" w:rsidRDefault="00411CA7" w:rsidP="00411CA7">
      <w:pPr>
        <w:pStyle w:val="Doc-text2"/>
        <w:pBdr>
          <w:top w:val="single" w:sz="4" w:space="1" w:color="auto"/>
          <w:left w:val="single" w:sz="4" w:space="4" w:color="auto"/>
          <w:bottom w:val="single" w:sz="4" w:space="1" w:color="auto"/>
          <w:right w:val="single" w:sz="4" w:space="4" w:color="auto"/>
        </w:pBdr>
      </w:pPr>
      <w:r>
        <w:t>FFS whether the “new state” can be transparent to Core.</w:t>
      </w:r>
    </w:p>
    <w:p w14:paraId="0B85FBF7" w14:textId="77777777" w:rsidR="00411CA7" w:rsidRDefault="00411CA7" w:rsidP="00411CA7">
      <w:pPr>
        <w:pStyle w:val="Doc-text2"/>
        <w:pBdr>
          <w:top w:val="single" w:sz="4" w:space="1" w:color="auto"/>
          <w:left w:val="single" w:sz="4" w:space="4" w:color="auto"/>
          <w:bottom w:val="single" w:sz="4" w:space="1" w:color="auto"/>
          <w:right w:val="single" w:sz="4" w:space="4" w:color="auto"/>
        </w:pBdr>
      </w:pPr>
      <w:r>
        <w:t>3</w:t>
      </w:r>
      <w:r>
        <w:tab/>
        <w:t>For the UE in the “new state”, a RAN initiated notification procedure should be used to reach UE. And the notification related parameters should be configured by RAN itself.</w:t>
      </w:r>
    </w:p>
    <w:p w14:paraId="2E1FE36F" w14:textId="77777777" w:rsidR="00411CA7" w:rsidRDefault="00411CA7" w:rsidP="00411CA7">
      <w:pPr>
        <w:pStyle w:val="Doc-text2"/>
        <w:pBdr>
          <w:top w:val="single" w:sz="4" w:space="1" w:color="auto"/>
          <w:left w:val="single" w:sz="4" w:space="4" w:color="auto"/>
          <w:bottom w:val="single" w:sz="4" w:space="1" w:color="auto"/>
          <w:right w:val="single" w:sz="4" w:space="4" w:color="auto"/>
        </w:pBdr>
      </w:pPr>
      <w:r>
        <w:t>FFS how the notification will be transmitted (e.g. via a beam, broadcast, etc.)</w:t>
      </w:r>
    </w:p>
    <w:p w14:paraId="1864F5B7" w14:textId="77777777" w:rsidR="00411CA7" w:rsidRDefault="00411CA7" w:rsidP="00411CA7">
      <w:pPr>
        <w:pStyle w:val="Doc-text2"/>
        <w:pBdr>
          <w:top w:val="single" w:sz="4" w:space="1" w:color="auto"/>
          <w:left w:val="single" w:sz="4" w:space="4" w:color="auto"/>
          <w:bottom w:val="single" w:sz="4" w:space="1" w:color="auto"/>
          <w:right w:val="single" w:sz="4" w:space="4" w:color="auto"/>
        </w:pBdr>
      </w:pPr>
      <w:r>
        <w:t xml:space="preserve">4:. </w:t>
      </w:r>
      <w:r>
        <w:tab/>
        <w:t xml:space="preserve">For the UE in the “new state”, RAN should be aware whenever the UE moves from one “RAN-based notification area” to another. </w:t>
      </w:r>
    </w:p>
    <w:p w14:paraId="74331F88" w14:textId="77777777" w:rsidR="00411CA7" w:rsidRDefault="00411CA7" w:rsidP="00411CA7">
      <w:pPr>
        <w:pStyle w:val="Doc-text2"/>
        <w:pBdr>
          <w:top w:val="single" w:sz="4" w:space="1" w:color="auto"/>
          <w:left w:val="single" w:sz="4" w:space="4" w:color="auto"/>
          <w:bottom w:val="single" w:sz="4" w:space="1" w:color="auto"/>
          <w:right w:val="single" w:sz="4" w:space="4" w:color="auto"/>
        </w:pBdr>
      </w:pPr>
      <w:r>
        <w:t>FFS how CN location updates and RAN updates interact, if needed</w:t>
      </w:r>
    </w:p>
    <w:p w14:paraId="684D8B21" w14:textId="77777777" w:rsidR="00411CA7" w:rsidRDefault="00411CA7" w:rsidP="00CD4C7B"/>
    <w:p w14:paraId="01DF7265" w14:textId="4ED353A9" w:rsidR="00411CA7" w:rsidRPr="006E13D1" w:rsidRDefault="00411CA7" w:rsidP="00CD4C7B">
      <w:r>
        <w:t>This contribution discusses characteristics of the possible</w:t>
      </w:r>
      <w:r w:rsidR="008755CE">
        <w:t xml:space="preserve"> directions for</w:t>
      </w:r>
      <w:r>
        <w:t xml:space="preserve"> NR RRC_IDLE state and how that interworks with the “new state” as well as NR CONNECTED state.</w:t>
      </w:r>
    </w:p>
    <w:p w14:paraId="74343467" w14:textId="77777777" w:rsidR="00CD4C7B" w:rsidRDefault="00CD4C7B" w:rsidP="00CD4C7B">
      <w:pPr>
        <w:pStyle w:val="Heading1"/>
      </w:pPr>
      <w:r w:rsidRPr="006E13D1">
        <w:t>2</w:t>
      </w:r>
      <w:r w:rsidRPr="006E13D1">
        <w:tab/>
      </w:r>
      <w:r w:rsidR="00411CA7">
        <w:t>Discussion</w:t>
      </w:r>
    </w:p>
    <w:p w14:paraId="11CB379A" w14:textId="77777777" w:rsidR="00EE1B97" w:rsidRDefault="003B1F76" w:rsidP="00EE1B97">
      <w:r>
        <w:t>During the LTE studies, it was discussed whether the RRC_CONNECTED state should have similar energy saving capabilities to that of LTE RRC_IDLE state to avoid frequent state changes as far as possible. This approach was questioned at that time leaving the question what is then the need for RRC_IDLE state [2]. Thereupon, the connected mode DRX concept was created with the aim to keep UE in RRC_CONNECTED state still maintaining</w:t>
      </w:r>
      <w:r w:rsidR="009717EE">
        <w:t xml:space="preserve"> sufficient energy efficiency while RRC state transition could be avoided. However, the following LTE mobility studies as well as results from real NW deployments have shown the issues with connected mode DRX during frequent mobility events wrt. UE energy efficiency. Mainly because of this, the current LTE NWs are configured with very short UE inactivity timers after which the UE is pushed into RRC_IDLE state – by means of UE controlled mobility within the tracking area the energy efficiency can be implemented.</w:t>
      </w:r>
    </w:p>
    <w:p w14:paraId="3C20D3CE" w14:textId="6D372C2E" w:rsidR="005D2FE5" w:rsidRPr="00642FEB" w:rsidRDefault="005D2FE5" w:rsidP="00EE1B97">
      <w:pPr>
        <w:rPr>
          <w:color w:val="FF0000"/>
        </w:rPr>
      </w:pPr>
      <w:r>
        <w:t xml:space="preserve">The modern diverse data applications ran in smartphones and MTC (Machine Type Communications) devices have, though, shown the above model </w:t>
      </w:r>
      <w:r w:rsidR="00314B33">
        <w:t>does not scale well to all use cases – compared to actual data transmitted (usually very small packets</w:t>
      </w:r>
      <w:r w:rsidR="00412E66">
        <w:t xml:space="preserve">, </w:t>
      </w:r>
      <w:r w:rsidR="00380D2F">
        <w:t>keep alive messages</w:t>
      </w:r>
      <w:r w:rsidR="00412E66">
        <w:t>,</w:t>
      </w:r>
      <w:r w:rsidR="00314B33">
        <w:t xml:space="preserve"> transmitted by applications), the signalling re</w:t>
      </w:r>
      <w:r w:rsidR="00380D2F">
        <w:t>quired for RRC state transitions</w:t>
      </w:r>
      <w:r w:rsidR="00314B33">
        <w:t xml:space="preserve"> from RRC_IDLE to RRC_CONNECTED</w:t>
      </w:r>
      <w:r w:rsidR="00380D2F">
        <w:t xml:space="preserve"> (and vice versa)</w:t>
      </w:r>
      <w:r w:rsidR="00314B33">
        <w:t xml:space="preserve"> consumes the lion’s share of the UE’s energy. </w:t>
      </w:r>
      <w:r w:rsidR="00412E66">
        <w:t>This issue has been widely acknowledged and most of the companies have contributed on the</w:t>
      </w:r>
      <w:r w:rsidR="00102A00">
        <w:t xml:space="preserve"> introduction of the “new state” </w:t>
      </w:r>
      <w:r w:rsidR="00412E66">
        <w:t xml:space="preserve">which should </w:t>
      </w:r>
      <w:r w:rsidR="00412E66">
        <w:lastRenderedPageBreak/>
        <w:t xml:space="preserve">in high level provide comparable </w:t>
      </w:r>
      <w:r w:rsidR="00C15C87">
        <w:t>energy</w:t>
      </w:r>
      <w:r w:rsidR="00412E66">
        <w:t xml:space="preserve"> efficiency to</w:t>
      </w:r>
      <w:r w:rsidR="00102A00">
        <w:t xml:space="preserve"> that of</w:t>
      </w:r>
      <w:r w:rsidR="00412E66">
        <w:t xml:space="preserve"> LTE IDLE state while still </w:t>
      </w:r>
      <w:r w:rsidR="00102A00">
        <w:t>pushing the signalling overhead and latency into minimum during inactive to connected transitions.</w:t>
      </w:r>
      <w:r w:rsidR="00914480">
        <w:t xml:space="preserve"> </w:t>
      </w:r>
    </w:p>
    <w:p w14:paraId="526A5CE7" w14:textId="77777777" w:rsidR="005D2FE5" w:rsidRDefault="005D2FE5" w:rsidP="005D2FE5">
      <w:pPr>
        <w:pStyle w:val="Heading2"/>
      </w:pPr>
      <w:r>
        <w:t>2.1</w:t>
      </w:r>
      <w:r>
        <w:tab/>
        <w:t>RRC_IDLE mode in LTE</w:t>
      </w:r>
    </w:p>
    <w:p w14:paraId="557AE64E" w14:textId="0E0FA461" w:rsidR="00102A00" w:rsidRDefault="007B0A2A" w:rsidP="00102A00">
      <w:r>
        <w:t xml:space="preserve">LTE RRC_IDLE mode tasks can be subdivided into four processes: PLMN selection; Cell selection and reselection; Location registration; and Support for manual CSG selection [3]. </w:t>
      </w:r>
      <w:r w:rsidR="00102A00">
        <w:t>The LTE RRC_IDLE mode states and state transitions and procedures are depicted i</w:t>
      </w:r>
      <w:r>
        <w:t>n the following figure from [3] –</w:t>
      </w:r>
      <w:r w:rsidR="00102A00">
        <w:t xml:space="preserve"> UE enters this state machine after performing PLMN selection.</w:t>
      </w:r>
    </w:p>
    <w:bookmarkStart w:id="1" w:name="_MON_1293608756"/>
    <w:bookmarkEnd w:id="1"/>
    <w:bookmarkStart w:id="2" w:name="_MON_1293608708"/>
    <w:bookmarkEnd w:id="2"/>
    <w:p w14:paraId="66E216C0" w14:textId="77777777" w:rsidR="00102A00" w:rsidRDefault="007B0A2A" w:rsidP="00102A00">
      <w:pPr>
        <w:jc w:val="center"/>
        <w:rPr>
          <w:i/>
        </w:rPr>
      </w:pPr>
      <w:r w:rsidRPr="007F5331">
        <w:rPr>
          <w:i/>
        </w:rPr>
        <w:object w:dxaOrig="9210" w:dyaOrig="12749" w14:anchorId="6828F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527.15pt" o:ole="" fillcolor="window">
            <v:imagedata r:id="rId7" o:title=""/>
          </v:shape>
          <o:OLEObject Type="Embed" ProgID="Word.Picture.8" ShapeID="_x0000_i1025" DrawAspect="Content" ObjectID="_1536659087" r:id="rId8"/>
        </w:object>
      </w:r>
    </w:p>
    <w:p w14:paraId="0A8FAA7B" w14:textId="77777777" w:rsidR="00102A00" w:rsidRPr="006E13D1" w:rsidRDefault="00102A00" w:rsidP="00102A00">
      <w:pPr>
        <w:pStyle w:val="TF"/>
      </w:pPr>
      <w:r w:rsidRPr="006E13D1">
        <w:t xml:space="preserve">Figure </w:t>
      </w:r>
      <w:r>
        <w:t>1: LTE RRC_IDLE Cell Selection and Reselection</w:t>
      </w:r>
    </w:p>
    <w:p w14:paraId="448BE549" w14:textId="705C7924" w:rsidR="007B0A2A" w:rsidRDefault="00642FEB" w:rsidP="00102A00">
      <w:r>
        <w:t>In RRC_IDLE, the UE camps on “Camped normally” state</w:t>
      </w:r>
      <w:r w:rsidR="000427EB">
        <w:t xml:space="preserve"> with Normal service</w:t>
      </w:r>
      <w:r>
        <w:t xml:space="preserve"> when it selects or re-selects a suitable cell under the selected PLMN.</w:t>
      </w:r>
      <w:r w:rsidR="007B0A2A">
        <w:t xml:space="preserve"> If no suitable cell is found</w:t>
      </w:r>
      <w:r w:rsidR="000427EB">
        <w:t xml:space="preserve"> (or no PLMN could be selected)</w:t>
      </w:r>
      <w:r w:rsidR="007B0A2A">
        <w:t xml:space="preserve">, the </w:t>
      </w:r>
      <w:r w:rsidR="000427EB">
        <w:t xml:space="preserve">UE enters Any Cell Selection state and upon finding an acceptable cell camps on “Camped on any cell” state with Limited service </w:t>
      </w:r>
      <w:r w:rsidR="000427EB">
        <w:lastRenderedPageBreak/>
        <w:t>(emergency calls, ETWS and CMAS).</w:t>
      </w:r>
      <w:r w:rsidR="00C929E1">
        <w:t xml:space="preserve"> The UE enters the LTE RRC_IDLE state machine first time upon power on and thereafter, e.g., by NW releasing the ongoing RRC connection; NW rejecting the UE’s RRC connection establishment request; via radio link failure; during Detach; etc. Even though the state machine </w:t>
      </w:r>
      <w:r w:rsidR="00B970C2">
        <w:t>includes many states and state transition procedures</w:t>
      </w:r>
      <w:r w:rsidR="000C34C0">
        <w:t>, for the absolute most cases the UE is performing the procedures of “Cell Selection when leaving connected mode” and “Cell Reselection Evaluation Process”</w:t>
      </w:r>
      <w:r w:rsidR="00380D2F">
        <w:t xml:space="preserve"> in “Camped normally” state</w:t>
      </w:r>
      <w:r w:rsidR="000C34C0">
        <w:t xml:space="preserve"> – due to frequent RRC_CONNECTED-to-RRC_IDLE state transitions and vice versa</w:t>
      </w:r>
      <w:r w:rsidR="00BC2F32">
        <w:t xml:space="preserve"> – </w:t>
      </w:r>
      <w:r w:rsidR="00B970C2">
        <w:t xml:space="preserve">which </w:t>
      </w:r>
      <w:r w:rsidR="00BC2F32">
        <w:t>are usually referred to as UE based mobility which is now being considered also as part of the “new state” characteristics</w:t>
      </w:r>
      <w:r w:rsidR="000C34C0">
        <w:t>.</w:t>
      </w:r>
      <w:r w:rsidR="00BC2F32">
        <w:t xml:space="preserve"> </w:t>
      </w:r>
      <w:r w:rsidR="00783F84">
        <w:t xml:space="preserve">Despite </w:t>
      </w:r>
      <w:r w:rsidR="00BC2F32">
        <w:t>the UE based mobility,</w:t>
      </w:r>
      <w:r w:rsidR="00783F84">
        <w:t xml:space="preserve"> also all</w:t>
      </w:r>
      <w:r w:rsidR="00BC2F32">
        <w:t xml:space="preserve"> the </w:t>
      </w:r>
      <w:r w:rsidR="00783F84">
        <w:t xml:space="preserve">other </w:t>
      </w:r>
      <w:r w:rsidR="00BC2F32">
        <w:t xml:space="preserve">procedures performed in the LTE RRC_IDLE state are crucial for the new NR system and despite enhanced features/functionality </w:t>
      </w:r>
      <w:r w:rsidR="00783F84">
        <w:t xml:space="preserve">considered for </w:t>
      </w:r>
      <w:r w:rsidR="00BC2F32">
        <w:t>the “new state”, it is essential to retain</w:t>
      </w:r>
      <w:r w:rsidR="00783F84">
        <w:t xml:space="preserve"> most of these functions as part of</w:t>
      </w:r>
      <w:r w:rsidR="00BC2F32">
        <w:t xml:space="preserve"> the</w:t>
      </w:r>
      <w:r w:rsidR="00783F84">
        <w:t xml:space="preserve"> NR</w:t>
      </w:r>
      <w:r w:rsidR="00BC2F32">
        <w:t xml:space="preserve"> IDLE</w:t>
      </w:r>
      <w:r w:rsidR="00783F84">
        <w:t xml:space="preserve"> state to avoid just renaming the </w:t>
      </w:r>
      <w:r w:rsidR="00380D2F">
        <w:t>IDLE state.</w:t>
      </w:r>
    </w:p>
    <w:p w14:paraId="45E7E8A0" w14:textId="26A05EDA" w:rsidR="00642FEB" w:rsidRDefault="00783F84" w:rsidP="00102A00">
      <w:pPr>
        <w:rPr>
          <w:b/>
        </w:rPr>
      </w:pPr>
      <w:r>
        <w:rPr>
          <w:b/>
        </w:rPr>
        <w:t xml:space="preserve">Observation </w:t>
      </w:r>
      <w:r w:rsidR="00B970C2">
        <w:rPr>
          <w:b/>
        </w:rPr>
        <w:t>#1</w:t>
      </w:r>
      <w:r>
        <w:rPr>
          <w:b/>
        </w:rPr>
        <w:t>: The</w:t>
      </w:r>
      <w:r w:rsidR="00B970C2">
        <w:rPr>
          <w:b/>
        </w:rPr>
        <w:t xml:space="preserve"> most</w:t>
      </w:r>
      <w:r>
        <w:rPr>
          <w:b/>
        </w:rPr>
        <w:t xml:space="preserve"> procedures performed in LTE RRC_IDLE state are needed also for NR system</w:t>
      </w:r>
      <w:r w:rsidR="00FA1BFA">
        <w:rPr>
          <w:b/>
        </w:rPr>
        <w:t>.</w:t>
      </w:r>
    </w:p>
    <w:p w14:paraId="226C6B72" w14:textId="77777777" w:rsidR="005B6B80" w:rsidRDefault="005B6B80" w:rsidP="005B6B80">
      <w:pPr>
        <w:pStyle w:val="Heading2"/>
      </w:pPr>
      <w:r>
        <w:t>2.2</w:t>
      </w:r>
      <w:r>
        <w:tab/>
        <w:t>IDLE state for NR</w:t>
      </w:r>
    </w:p>
    <w:p w14:paraId="3462B1C8" w14:textId="4501C9C1" w:rsidR="00FB00F7" w:rsidRDefault="00B82CAF" w:rsidP="005B6B80">
      <w:r>
        <w:t xml:space="preserve">As discussed above and in [4], </w:t>
      </w:r>
      <w:r w:rsidR="003A3392">
        <w:t>retaining the IDLE state in NR on top of CONNECTED state and the “new state” will be essential</w:t>
      </w:r>
      <w:r w:rsidR="001354E8">
        <w:t>.</w:t>
      </w:r>
      <w:r w:rsidR="003A3392">
        <w:t xml:space="preserve"> </w:t>
      </w:r>
      <w:r w:rsidR="001354E8">
        <w:t>T</w:t>
      </w:r>
      <w:r w:rsidR="003A3392">
        <w:t xml:space="preserve">he pivotal question to be discussed is </w:t>
      </w:r>
      <w:r w:rsidR="001354E8">
        <w:t>for</w:t>
      </w:r>
      <w:r w:rsidR="003A3392">
        <w:t xml:space="preserve"> what is it used for</w:t>
      </w:r>
      <w:r w:rsidR="001354E8">
        <w:t xml:space="preserve"> – </w:t>
      </w:r>
      <w:r w:rsidR="00C15C87">
        <w:t xml:space="preserve">among other things, </w:t>
      </w:r>
      <w:r w:rsidR="001354E8">
        <w:t xml:space="preserve">LTE </w:t>
      </w:r>
      <w:r w:rsidR="00C15C87">
        <w:t>used it as the</w:t>
      </w:r>
      <w:r w:rsidR="001354E8">
        <w:t xml:space="preserve"> main </w:t>
      </w:r>
      <w:r w:rsidR="00C15C87">
        <w:t>energy</w:t>
      </w:r>
      <w:r w:rsidR="001354E8">
        <w:t xml:space="preserve"> saving state</w:t>
      </w:r>
      <w:r w:rsidR="00C15C87">
        <w:t xml:space="preserve"> </w:t>
      </w:r>
      <w:r w:rsidR="00B970C2">
        <w:t xml:space="preserve">for the UE </w:t>
      </w:r>
      <w:r w:rsidR="00C15C87">
        <w:t>so it was accessed frequently</w:t>
      </w:r>
      <w:r w:rsidR="003A3392">
        <w:t>.</w:t>
      </w:r>
      <w:r w:rsidR="001354E8">
        <w:t xml:space="preserve"> Considering that the target for the “new state” was to enable comparable </w:t>
      </w:r>
      <w:r w:rsidR="00FB00F7">
        <w:t>energy</w:t>
      </w:r>
      <w:r w:rsidR="001354E8">
        <w:t xml:space="preserve"> efficiency to that of LTE IDLE state</w:t>
      </w:r>
      <w:r w:rsidR="008755CE">
        <w:t xml:space="preserve"> and </w:t>
      </w:r>
      <w:r w:rsidR="00FB00F7">
        <w:t xml:space="preserve">if </w:t>
      </w:r>
      <w:r w:rsidR="008755CE">
        <w:t>it</w:t>
      </w:r>
      <w:r w:rsidR="00FB00F7">
        <w:t xml:space="preserve"> was to provide significant improvement in pushing signalling overhead and latency to a minimum during inactive to connected transitions compared to that of IDLE-to-CONNECTED transitions, the use case for </w:t>
      </w:r>
      <w:r w:rsidR="008B2CBA">
        <w:t xml:space="preserve">pushing and </w:t>
      </w:r>
      <w:r w:rsidR="00FB00F7">
        <w:t xml:space="preserve">keeping the UEs residing in NR IDLE state </w:t>
      </w:r>
      <w:r w:rsidR="0037133E">
        <w:t>could be reconsidered</w:t>
      </w:r>
      <w:r w:rsidR="00FB00F7">
        <w:t>.</w:t>
      </w:r>
    </w:p>
    <w:p w14:paraId="494B166E" w14:textId="23B5CCD3" w:rsidR="00FB00F7" w:rsidRDefault="00FB00F7" w:rsidP="005B6B80">
      <w:pPr>
        <w:rPr>
          <w:b/>
        </w:rPr>
      </w:pPr>
      <w:r>
        <w:rPr>
          <w:b/>
        </w:rPr>
        <w:t xml:space="preserve">Observation </w:t>
      </w:r>
      <w:r w:rsidR="00B970C2">
        <w:rPr>
          <w:b/>
        </w:rPr>
        <w:t>#2</w:t>
      </w:r>
      <w:r>
        <w:rPr>
          <w:b/>
        </w:rPr>
        <w:t xml:space="preserve">: </w:t>
      </w:r>
      <w:r w:rsidR="0037133E">
        <w:rPr>
          <w:b/>
        </w:rPr>
        <w:t>If the “new state” enable</w:t>
      </w:r>
      <w:r w:rsidR="00B728F4">
        <w:rPr>
          <w:b/>
        </w:rPr>
        <w:t>s</w:t>
      </w:r>
      <w:r w:rsidR="0037133E">
        <w:rPr>
          <w:b/>
        </w:rPr>
        <w:t xml:space="preserve"> comparable energy efficiency to that of LTE IDLE state and enable significant improvement in signalling overhead and latency reduction during inactive to connected transitions, the role of NR IDLE state</w:t>
      </w:r>
      <w:r w:rsidR="001A3B68">
        <w:rPr>
          <w:b/>
        </w:rPr>
        <w:t xml:space="preserve"> as the main energy saving state</w:t>
      </w:r>
      <w:r w:rsidR="0037133E">
        <w:rPr>
          <w:b/>
        </w:rPr>
        <w:t xml:space="preserve"> </w:t>
      </w:r>
      <w:r w:rsidR="00CE19C0">
        <w:rPr>
          <w:b/>
        </w:rPr>
        <w:t>sh</w:t>
      </w:r>
      <w:r w:rsidR="0037133E">
        <w:rPr>
          <w:b/>
        </w:rPr>
        <w:t>ould be considered.</w:t>
      </w:r>
    </w:p>
    <w:p w14:paraId="60A84C75" w14:textId="346A4439" w:rsidR="008B2CBA" w:rsidRDefault="005E034F" w:rsidP="005B6B80">
      <w:r>
        <w:t xml:space="preserve">Assuming the main state for energy saving is the designed “new state” in NR, the NR IDLE mode could be </w:t>
      </w:r>
      <w:r w:rsidR="000462EC">
        <w:t xml:space="preserve">used in normal scenarios </w:t>
      </w:r>
      <w:r>
        <w:t xml:space="preserve">as an intermediate state </w:t>
      </w:r>
      <w:r w:rsidR="000462EC">
        <w:t xml:space="preserve">from where the UE always camps on CONNECTED state once a suitable cell is found (when entered to “Camped normally” state). Entering the NR IDLE state by the UE would be performed, e.g., upon UE power on/off; Detach; Attach reject; </w:t>
      </w:r>
      <w:r w:rsidR="00B970C2">
        <w:t xml:space="preserve">no recovery from </w:t>
      </w:r>
      <w:r w:rsidR="000462EC">
        <w:t xml:space="preserve">Radio Link Failure or any other error scenario; etc., ie., the </w:t>
      </w:r>
      <w:r w:rsidR="00B970C2">
        <w:t xml:space="preserve">IDLE </w:t>
      </w:r>
      <w:r w:rsidR="000462EC">
        <w:t xml:space="preserve">state machine would be called only when necessary. “Any Cell Selection” and “Camped on Any Cell” states should naturally also remain to be part of the IDLE mode, however, in this case the UE would not be expected to camp on CONNECTED state </w:t>
      </w:r>
      <w:r w:rsidR="004A4F58">
        <w:t xml:space="preserve">always as it would be under the Limited service (ie., only emergency calls </w:t>
      </w:r>
      <w:r w:rsidR="0060472D">
        <w:t xml:space="preserve">would be </w:t>
      </w:r>
      <w:r w:rsidR="004A4F58">
        <w:t>possible and possib</w:t>
      </w:r>
      <w:r w:rsidR="0060472D">
        <w:t>ility to receive</w:t>
      </w:r>
      <w:r w:rsidR="004A4F58">
        <w:t xml:space="preserve"> warning notifications)</w:t>
      </w:r>
      <w:r w:rsidR="00B970C2">
        <w:t xml:space="preserve"> and neither to update its location to CN other than upon emergency call</w:t>
      </w:r>
      <w:r w:rsidR="004A4F58">
        <w:t>.</w:t>
      </w:r>
    </w:p>
    <w:p w14:paraId="3389FDD2" w14:textId="51BD0F51" w:rsidR="00C00F38" w:rsidRPr="00C00F38" w:rsidRDefault="0060472D" w:rsidP="005B6B80">
      <w:r>
        <w:t>It is worth noting</w:t>
      </w:r>
      <w:r w:rsidR="001A3B68">
        <w:t xml:space="preserve"> with such an approach</w:t>
      </w:r>
      <w:r>
        <w:t xml:space="preserve"> the requirement to support </w:t>
      </w:r>
      <w:r w:rsidR="00B970C2">
        <w:t xml:space="preserve">maintaining the </w:t>
      </w:r>
      <w:r>
        <w:t>CN</w:t>
      </w:r>
      <w:r w:rsidR="00B970C2">
        <w:t xml:space="preserve"> level tracking areas</w:t>
      </w:r>
      <w:r>
        <w:t xml:space="preserve"> in NR IDLE state </w:t>
      </w:r>
      <w:r w:rsidR="008B0405">
        <w:t>might</w:t>
      </w:r>
      <w:bookmarkStart w:id="3" w:name="_GoBack"/>
      <w:bookmarkEnd w:id="3"/>
      <w:r>
        <w:t xml:space="preserve"> become redundant as well as the paging </w:t>
      </w:r>
      <w:r w:rsidR="00B970C2">
        <w:t xml:space="preserve">the </w:t>
      </w:r>
      <w:r>
        <w:t>UEs in Normal service</w:t>
      </w:r>
      <w:r w:rsidR="00B970C2">
        <w:t xml:space="preserve"> from IDLE state</w:t>
      </w:r>
      <w:r>
        <w:t xml:space="preserve"> as the UE would always camp on CONNECTED once a suitable cell is found. The support for CN initiated paging would be required for UEs in “Camped on Any Cell” state with Limited service, however, solutions how to align this procedure with </w:t>
      </w:r>
      <w:r w:rsidR="00C00F38">
        <w:t>the “RAN initiated notification” procedure could be seeked.</w:t>
      </w:r>
    </w:p>
    <w:p w14:paraId="4FDB288C" w14:textId="5956587A" w:rsidR="00EE1B97" w:rsidRDefault="00FB00F7" w:rsidP="00EE1B97">
      <w:pPr>
        <w:rPr>
          <w:b/>
        </w:rPr>
      </w:pPr>
      <w:r>
        <w:rPr>
          <w:b/>
        </w:rPr>
        <w:t>Proposal</w:t>
      </w:r>
      <w:r w:rsidR="00C15C87">
        <w:rPr>
          <w:b/>
        </w:rPr>
        <w:t xml:space="preserve"> </w:t>
      </w:r>
      <w:r w:rsidR="00B970C2">
        <w:rPr>
          <w:b/>
        </w:rPr>
        <w:t>#1</w:t>
      </w:r>
      <w:r w:rsidR="00EE1B97">
        <w:rPr>
          <w:b/>
        </w:rPr>
        <w:t xml:space="preserve">: </w:t>
      </w:r>
      <w:r w:rsidR="00C15C87">
        <w:rPr>
          <w:b/>
        </w:rPr>
        <w:t>The “new state”</w:t>
      </w:r>
      <w:r>
        <w:rPr>
          <w:b/>
        </w:rPr>
        <w:t xml:space="preserve"> should be considered the NR main state for energy saving for the UE</w:t>
      </w:r>
      <w:r w:rsidR="00F12B54">
        <w:rPr>
          <w:b/>
        </w:rPr>
        <w:t xml:space="preserve"> and it should be optimized to be as power efficient as possible</w:t>
      </w:r>
      <w:r>
        <w:rPr>
          <w:b/>
        </w:rPr>
        <w:t>.</w:t>
      </w:r>
    </w:p>
    <w:p w14:paraId="72462268" w14:textId="51F04AB3" w:rsidR="00B970C2" w:rsidRPr="004453A7" w:rsidRDefault="00B970C2" w:rsidP="00EE1B97">
      <w:r>
        <w:t>Based on the discussion above and in [4], the following state machine is proposed for NR RRC:</w:t>
      </w:r>
    </w:p>
    <w:p w14:paraId="12E10170" w14:textId="517D53AA" w:rsidR="00456251" w:rsidRDefault="00456251" w:rsidP="00456251">
      <w:pPr>
        <w:rPr>
          <w:b/>
        </w:rPr>
      </w:pPr>
      <w:r>
        <w:rPr>
          <w:b/>
        </w:rPr>
        <w:t xml:space="preserve">Proposal </w:t>
      </w:r>
      <w:r w:rsidR="00B970C2">
        <w:rPr>
          <w:b/>
        </w:rPr>
        <w:t>#2</w:t>
      </w:r>
      <w:r>
        <w:rPr>
          <w:b/>
        </w:rPr>
        <w:t xml:space="preserve"> The NR RRC state machine is proposed to consist of three states, where one state is used</w:t>
      </w:r>
      <w:r w:rsidR="00A759D4">
        <w:rPr>
          <w:b/>
        </w:rPr>
        <w:t xml:space="preserve"> mainly</w:t>
      </w:r>
      <w:r>
        <w:rPr>
          <w:b/>
        </w:rPr>
        <w:t xml:space="preserve"> for initial operation and fault management</w:t>
      </w:r>
      <w:r w:rsidR="00B970C2">
        <w:rPr>
          <w:b/>
        </w:rPr>
        <w:t xml:space="preserve"> (IDLE)</w:t>
      </w:r>
      <w:r>
        <w:rPr>
          <w:b/>
        </w:rPr>
        <w:t>, one state is used during inactivity periods</w:t>
      </w:r>
      <w:r w:rsidR="00B970C2">
        <w:rPr>
          <w:b/>
        </w:rPr>
        <w:t xml:space="preserve"> (“new state”)</w:t>
      </w:r>
      <w:r>
        <w:rPr>
          <w:b/>
        </w:rPr>
        <w:t xml:space="preserve"> and one state is used for active data transmission</w:t>
      </w:r>
      <w:r w:rsidR="00B970C2">
        <w:rPr>
          <w:b/>
        </w:rPr>
        <w:t xml:space="preserve"> (CONNECTED)</w:t>
      </w:r>
      <w:r>
        <w:rPr>
          <w:b/>
        </w:rPr>
        <w:t>.</w:t>
      </w:r>
    </w:p>
    <w:p w14:paraId="27E93821" w14:textId="77777777" w:rsidR="00CD4C7B" w:rsidRPr="006E13D1" w:rsidRDefault="00EE1B97" w:rsidP="00CD4C7B">
      <w:pPr>
        <w:pStyle w:val="Heading1"/>
      </w:pPr>
      <w:r>
        <w:t>3</w:t>
      </w:r>
      <w:r w:rsidR="00CD4C7B" w:rsidRPr="006E13D1">
        <w:tab/>
      </w:r>
      <w:r>
        <w:t>Conclusion</w:t>
      </w:r>
    </w:p>
    <w:p w14:paraId="762CFFE0" w14:textId="6612DFCA" w:rsidR="00B970C2" w:rsidRDefault="00B970C2" w:rsidP="00CD4C7B">
      <w:r w:rsidRPr="004453A7">
        <w:t xml:space="preserve">In this </w:t>
      </w:r>
      <w:r>
        <w:t>contribution we discussed the possible characteristics of NR IDLE state and how that should be reflected with the designed “new state” for NR. Based on this, we have the following observations/proposals:</w:t>
      </w:r>
    </w:p>
    <w:p w14:paraId="28FC3940" w14:textId="77777777" w:rsidR="00B970C2" w:rsidRDefault="00B970C2" w:rsidP="00B970C2">
      <w:pPr>
        <w:rPr>
          <w:b/>
        </w:rPr>
      </w:pPr>
      <w:r>
        <w:rPr>
          <w:b/>
        </w:rPr>
        <w:t>Observation #1: The most procedures performed in LTE RRC_IDLE state are needed also for NR system.</w:t>
      </w:r>
    </w:p>
    <w:p w14:paraId="22750A7E" w14:textId="0EABA4D1" w:rsidR="001A3B68" w:rsidRDefault="001A3B68" w:rsidP="001A3B68">
      <w:pPr>
        <w:rPr>
          <w:b/>
        </w:rPr>
      </w:pPr>
      <w:r>
        <w:rPr>
          <w:b/>
        </w:rPr>
        <w:t>Observation #2: If the “new state” enable</w:t>
      </w:r>
      <w:r w:rsidR="00B728F4">
        <w:rPr>
          <w:b/>
        </w:rPr>
        <w:t>s</w:t>
      </w:r>
      <w:r>
        <w:rPr>
          <w:b/>
        </w:rPr>
        <w:t xml:space="preserve"> comparable energy efficiency to that of LTE IDLE state and enable significant improvement in signalling overhead and latency reduction during inactive to connected transitions, the role of NR IDLE state as the main energy saving state could be reconsidered.</w:t>
      </w:r>
    </w:p>
    <w:p w14:paraId="3296CB14" w14:textId="77777777" w:rsidR="00F12B54" w:rsidRDefault="00F12B54" w:rsidP="00F12B54">
      <w:pPr>
        <w:rPr>
          <w:b/>
        </w:rPr>
      </w:pPr>
      <w:r>
        <w:rPr>
          <w:b/>
        </w:rPr>
        <w:lastRenderedPageBreak/>
        <w:t>Proposal #1: The “new state” should be considered the NR main state for energy saving for the UE and it should be optimized to be as power efficient as possible.</w:t>
      </w:r>
    </w:p>
    <w:p w14:paraId="48F73061" w14:textId="4FFF74FA" w:rsidR="00F12B54" w:rsidRDefault="00F12B54" w:rsidP="00F12B54">
      <w:pPr>
        <w:rPr>
          <w:b/>
        </w:rPr>
      </w:pPr>
      <w:r>
        <w:rPr>
          <w:b/>
        </w:rPr>
        <w:t xml:space="preserve">Proposal #2 The NR RRC state machine is proposed to consist of three states, where one state is used </w:t>
      </w:r>
      <w:r w:rsidR="00A759D4">
        <w:rPr>
          <w:b/>
        </w:rPr>
        <w:t xml:space="preserve">mainly </w:t>
      </w:r>
      <w:r>
        <w:rPr>
          <w:b/>
        </w:rPr>
        <w:t>for initial operation and fault management (IDLE), one state is used during inactivity periods (“new state”) and one state is used for active data transmission (CONNECTED).</w:t>
      </w:r>
    </w:p>
    <w:p w14:paraId="60517829" w14:textId="77777777" w:rsidR="00CD4C7B" w:rsidRPr="006E13D1" w:rsidRDefault="00CD4C7B" w:rsidP="00CD4C7B">
      <w:pPr>
        <w:pStyle w:val="Heading1"/>
      </w:pPr>
      <w:r w:rsidRPr="006E13D1">
        <w:t>References</w:t>
      </w:r>
    </w:p>
    <w:p w14:paraId="307BB12F" w14:textId="77777777" w:rsidR="00CD4C7B" w:rsidRDefault="00EE1B97" w:rsidP="00CD4C7B">
      <w:pPr>
        <w:numPr>
          <w:ilvl w:val="0"/>
          <w:numId w:val="4"/>
        </w:numPr>
        <w:overflowPunct w:val="0"/>
        <w:autoSpaceDE w:val="0"/>
        <w:autoSpaceDN w:val="0"/>
        <w:adjustRightInd w:val="0"/>
        <w:textAlignment w:val="baseline"/>
      </w:pPr>
      <w:bookmarkStart w:id="4" w:name="_Ref75086397"/>
      <w:r>
        <w:t>R2</w:t>
      </w:r>
      <w:r w:rsidR="00CD4C7B" w:rsidRPr="006E13D1">
        <w:t>-</w:t>
      </w:r>
      <w:r>
        <w:t>1</w:t>
      </w:r>
      <w:r w:rsidR="00CD4C7B" w:rsidRPr="006E13D1">
        <w:t xml:space="preserve">6xxxx, </w:t>
      </w:r>
      <w:r>
        <w:rPr>
          <w:i/>
          <w:iCs/>
        </w:rPr>
        <w:t>Draft Report of 3GPP TSG RAN WG2 meeting #95,</w:t>
      </w:r>
      <w:r w:rsidR="00CD4C7B" w:rsidRPr="006E13D1">
        <w:t xml:space="preserve"> </w:t>
      </w:r>
      <w:bookmarkEnd w:id="4"/>
      <w:r>
        <w:t>ETSI MCC</w:t>
      </w:r>
    </w:p>
    <w:p w14:paraId="14492E52" w14:textId="77777777" w:rsidR="003B1F76" w:rsidRDefault="003B1F76" w:rsidP="003B1F76">
      <w:pPr>
        <w:numPr>
          <w:ilvl w:val="0"/>
          <w:numId w:val="4"/>
        </w:numPr>
        <w:overflowPunct w:val="0"/>
        <w:autoSpaceDE w:val="0"/>
        <w:autoSpaceDN w:val="0"/>
        <w:adjustRightInd w:val="0"/>
        <w:textAlignment w:val="baseline"/>
      </w:pPr>
      <w:r w:rsidRPr="003B1F76">
        <w:rPr>
          <w:i/>
        </w:rPr>
        <w:t>Draft Report of Joint 3GPP TSG RAN WG2 &amp; RAN WG3 &amp; SA WG2 Meeting</w:t>
      </w:r>
      <w:r w:rsidRPr="003B1F76">
        <w:t>, Secretary (Maurice Pope, MCC)</w:t>
      </w:r>
    </w:p>
    <w:p w14:paraId="5682B5E3" w14:textId="77777777" w:rsidR="003B1F76" w:rsidRPr="00B82CAF" w:rsidRDefault="00102A00" w:rsidP="00102A00">
      <w:pPr>
        <w:numPr>
          <w:ilvl w:val="0"/>
          <w:numId w:val="4"/>
        </w:numPr>
        <w:overflowPunct w:val="0"/>
        <w:autoSpaceDE w:val="0"/>
        <w:autoSpaceDN w:val="0"/>
        <w:adjustRightInd w:val="0"/>
        <w:textAlignment w:val="baseline"/>
      </w:pPr>
      <w:r>
        <w:t xml:space="preserve">3GPP TS 36.304 V13.2.0, </w:t>
      </w:r>
      <w:r w:rsidRPr="00102A00">
        <w:rPr>
          <w:i/>
        </w:rPr>
        <w:t>User Equipment (UE) procedures in idle mode</w:t>
      </w:r>
    </w:p>
    <w:p w14:paraId="6F88A4D9" w14:textId="77777777" w:rsidR="00080512" w:rsidRPr="00CD4C7B" w:rsidRDefault="00B82CAF" w:rsidP="00CD4C7B">
      <w:pPr>
        <w:numPr>
          <w:ilvl w:val="0"/>
          <w:numId w:val="4"/>
        </w:numPr>
        <w:overflowPunct w:val="0"/>
        <w:autoSpaceDE w:val="0"/>
        <w:autoSpaceDN w:val="0"/>
        <w:adjustRightInd w:val="0"/>
        <w:textAlignment w:val="baseline"/>
      </w:pPr>
      <w:r>
        <w:t xml:space="preserve">R2-164791, </w:t>
      </w:r>
      <w:r w:rsidRPr="00B82CAF">
        <w:rPr>
          <w:i/>
        </w:rPr>
        <w:t>Discussion of RRC States and its configurability for NR</w:t>
      </w:r>
      <w:r>
        <w:t>, 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C3874" w14:textId="77777777" w:rsidR="00336668" w:rsidRDefault="00336668">
      <w:r>
        <w:separator/>
      </w:r>
    </w:p>
  </w:endnote>
  <w:endnote w:type="continuationSeparator" w:id="0">
    <w:p w14:paraId="06555549" w14:textId="77777777" w:rsidR="00336668" w:rsidRDefault="0033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F6EBE" w14:textId="77777777" w:rsidR="00336668" w:rsidRDefault="00336668">
      <w:r>
        <w:separator/>
      </w:r>
    </w:p>
  </w:footnote>
  <w:footnote w:type="continuationSeparator" w:id="0">
    <w:p w14:paraId="567BE84F" w14:textId="77777777" w:rsidR="00336668" w:rsidRDefault="003366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27EB"/>
    <w:rsid w:val="000462EC"/>
    <w:rsid w:val="00080512"/>
    <w:rsid w:val="00090468"/>
    <w:rsid w:val="000B7BCF"/>
    <w:rsid w:val="000C34C0"/>
    <w:rsid w:val="000C522B"/>
    <w:rsid w:val="000C6C91"/>
    <w:rsid w:val="000D58AB"/>
    <w:rsid w:val="00102A00"/>
    <w:rsid w:val="001354E8"/>
    <w:rsid w:val="001741A0"/>
    <w:rsid w:val="00194AD3"/>
    <w:rsid w:val="00194CD0"/>
    <w:rsid w:val="001A3B68"/>
    <w:rsid w:val="001B49C9"/>
    <w:rsid w:val="001D2B10"/>
    <w:rsid w:val="001F168B"/>
    <w:rsid w:val="001F7831"/>
    <w:rsid w:val="00204045"/>
    <w:rsid w:val="0022606D"/>
    <w:rsid w:val="002436D6"/>
    <w:rsid w:val="0025435E"/>
    <w:rsid w:val="002747EC"/>
    <w:rsid w:val="002855BF"/>
    <w:rsid w:val="002D69F7"/>
    <w:rsid w:val="002F0D22"/>
    <w:rsid w:val="00314B33"/>
    <w:rsid w:val="003172DC"/>
    <w:rsid w:val="00326069"/>
    <w:rsid w:val="00336668"/>
    <w:rsid w:val="0035462D"/>
    <w:rsid w:val="00364ECB"/>
    <w:rsid w:val="0037133E"/>
    <w:rsid w:val="00380D2F"/>
    <w:rsid w:val="00385505"/>
    <w:rsid w:val="003A3392"/>
    <w:rsid w:val="003B1F76"/>
    <w:rsid w:val="003B40AD"/>
    <w:rsid w:val="003C4E37"/>
    <w:rsid w:val="003E16BE"/>
    <w:rsid w:val="00401855"/>
    <w:rsid w:val="00411CA7"/>
    <w:rsid w:val="00412E66"/>
    <w:rsid w:val="004453A7"/>
    <w:rsid w:val="00456251"/>
    <w:rsid w:val="00477455"/>
    <w:rsid w:val="004859E5"/>
    <w:rsid w:val="004A4F58"/>
    <w:rsid w:val="004D3578"/>
    <w:rsid w:val="004D380D"/>
    <w:rsid w:val="004E213A"/>
    <w:rsid w:val="00503171"/>
    <w:rsid w:val="00534DA0"/>
    <w:rsid w:val="00543E6C"/>
    <w:rsid w:val="00565087"/>
    <w:rsid w:val="0056573F"/>
    <w:rsid w:val="005B6B80"/>
    <w:rsid w:val="005D2FE5"/>
    <w:rsid w:val="005E034F"/>
    <w:rsid w:val="005F3E41"/>
    <w:rsid w:val="0060472D"/>
    <w:rsid w:val="00611566"/>
    <w:rsid w:val="00642FEB"/>
    <w:rsid w:val="00646D99"/>
    <w:rsid w:val="00656910"/>
    <w:rsid w:val="006C66D8"/>
    <w:rsid w:val="006D1E24"/>
    <w:rsid w:val="006E1417"/>
    <w:rsid w:val="006F6A2C"/>
    <w:rsid w:val="00734A5B"/>
    <w:rsid w:val="00744E76"/>
    <w:rsid w:val="00757D40"/>
    <w:rsid w:val="00781F0F"/>
    <w:rsid w:val="00783F84"/>
    <w:rsid w:val="007840B6"/>
    <w:rsid w:val="0078727C"/>
    <w:rsid w:val="0079049D"/>
    <w:rsid w:val="007B0A2A"/>
    <w:rsid w:val="007B18D8"/>
    <w:rsid w:val="007C095F"/>
    <w:rsid w:val="008028A4"/>
    <w:rsid w:val="008755CE"/>
    <w:rsid w:val="008768CA"/>
    <w:rsid w:val="00880559"/>
    <w:rsid w:val="008B0405"/>
    <w:rsid w:val="008B2CBA"/>
    <w:rsid w:val="008D1FC8"/>
    <w:rsid w:val="0090271F"/>
    <w:rsid w:val="00914480"/>
    <w:rsid w:val="0092795E"/>
    <w:rsid w:val="00932755"/>
    <w:rsid w:val="00942EC2"/>
    <w:rsid w:val="00947140"/>
    <w:rsid w:val="00961B32"/>
    <w:rsid w:val="009717EE"/>
    <w:rsid w:val="00974BB0"/>
    <w:rsid w:val="009766A0"/>
    <w:rsid w:val="009B07CD"/>
    <w:rsid w:val="009C07EE"/>
    <w:rsid w:val="009C19E9"/>
    <w:rsid w:val="009D7C0C"/>
    <w:rsid w:val="009E15C1"/>
    <w:rsid w:val="009E55CA"/>
    <w:rsid w:val="00A10F02"/>
    <w:rsid w:val="00A53724"/>
    <w:rsid w:val="00A759D4"/>
    <w:rsid w:val="00A75C4D"/>
    <w:rsid w:val="00A82346"/>
    <w:rsid w:val="00A9671C"/>
    <w:rsid w:val="00B15449"/>
    <w:rsid w:val="00B272D2"/>
    <w:rsid w:val="00B47FD1"/>
    <w:rsid w:val="00B728F4"/>
    <w:rsid w:val="00B82CAF"/>
    <w:rsid w:val="00B970C2"/>
    <w:rsid w:val="00BC2F32"/>
    <w:rsid w:val="00C00F38"/>
    <w:rsid w:val="00C12B51"/>
    <w:rsid w:val="00C15C87"/>
    <w:rsid w:val="00C1795B"/>
    <w:rsid w:val="00C24650"/>
    <w:rsid w:val="00C33079"/>
    <w:rsid w:val="00C83A13"/>
    <w:rsid w:val="00C929E1"/>
    <w:rsid w:val="00CA3D0C"/>
    <w:rsid w:val="00CA654B"/>
    <w:rsid w:val="00CD4C7B"/>
    <w:rsid w:val="00CE19C0"/>
    <w:rsid w:val="00CF3338"/>
    <w:rsid w:val="00D51A71"/>
    <w:rsid w:val="00D738D6"/>
    <w:rsid w:val="00D80795"/>
    <w:rsid w:val="00D87E00"/>
    <w:rsid w:val="00D902A1"/>
    <w:rsid w:val="00D9134D"/>
    <w:rsid w:val="00D96D11"/>
    <w:rsid w:val="00DA7A03"/>
    <w:rsid w:val="00DB1818"/>
    <w:rsid w:val="00DC309B"/>
    <w:rsid w:val="00DC4DA2"/>
    <w:rsid w:val="00DE7F51"/>
    <w:rsid w:val="00E3575F"/>
    <w:rsid w:val="00E40F4C"/>
    <w:rsid w:val="00E62835"/>
    <w:rsid w:val="00E77645"/>
    <w:rsid w:val="00E83697"/>
    <w:rsid w:val="00EC4A25"/>
    <w:rsid w:val="00EE1B97"/>
    <w:rsid w:val="00EE5477"/>
    <w:rsid w:val="00F025A2"/>
    <w:rsid w:val="00F07388"/>
    <w:rsid w:val="00F11DCA"/>
    <w:rsid w:val="00F12B54"/>
    <w:rsid w:val="00F2026E"/>
    <w:rsid w:val="00F2210A"/>
    <w:rsid w:val="00F37743"/>
    <w:rsid w:val="00F54A3D"/>
    <w:rsid w:val="00F653B8"/>
    <w:rsid w:val="00F71B89"/>
    <w:rsid w:val="00F76F8F"/>
    <w:rsid w:val="00FA1266"/>
    <w:rsid w:val="00FA1BFA"/>
    <w:rsid w:val="00FB00F7"/>
    <w:rsid w:val="00FC1192"/>
    <w:rsid w:val="00FC1B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BFFF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11CA7"/>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11CA7"/>
    <w:rPr>
      <w:rFonts w:ascii="Arial" w:eastAsia="MS Mincho" w:hAnsi="Arial"/>
      <w:szCs w:val="24"/>
    </w:rPr>
  </w:style>
  <w:style w:type="character" w:styleId="CommentReference">
    <w:name w:val="annotation reference"/>
    <w:basedOn w:val="DefaultParagraphFont"/>
    <w:rsid w:val="0060472D"/>
    <w:rPr>
      <w:sz w:val="16"/>
      <w:szCs w:val="16"/>
    </w:rPr>
  </w:style>
  <w:style w:type="paragraph" w:styleId="CommentText">
    <w:name w:val="annotation text"/>
    <w:basedOn w:val="Normal"/>
    <w:link w:val="CommentTextChar"/>
    <w:rsid w:val="0060472D"/>
  </w:style>
  <w:style w:type="character" w:customStyle="1" w:styleId="CommentTextChar">
    <w:name w:val="Comment Text Char"/>
    <w:basedOn w:val="DefaultParagraphFont"/>
    <w:link w:val="CommentText"/>
    <w:rsid w:val="0060472D"/>
    <w:rPr>
      <w:lang w:eastAsia="en-US"/>
    </w:rPr>
  </w:style>
  <w:style w:type="paragraph" w:styleId="CommentSubject">
    <w:name w:val="annotation subject"/>
    <w:basedOn w:val="CommentText"/>
    <w:next w:val="CommentText"/>
    <w:link w:val="CommentSubjectChar"/>
    <w:rsid w:val="0060472D"/>
    <w:rPr>
      <w:b/>
      <w:bCs/>
    </w:rPr>
  </w:style>
  <w:style w:type="character" w:customStyle="1" w:styleId="CommentSubjectChar">
    <w:name w:val="Comment Subject Char"/>
    <w:basedOn w:val="CommentTextChar"/>
    <w:link w:val="CommentSubject"/>
    <w:rsid w:val="0060472D"/>
    <w:rPr>
      <w:b/>
      <w:bCs/>
      <w:lang w:eastAsia="en-US"/>
    </w:rPr>
  </w:style>
  <w:style w:type="paragraph" w:styleId="BalloonText">
    <w:name w:val="Balloon Text"/>
    <w:basedOn w:val="Normal"/>
    <w:link w:val="BalloonTextChar"/>
    <w:rsid w:val="0060472D"/>
    <w:pPr>
      <w:spacing w:after="0"/>
    </w:pPr>
    <w:rPr>
      <w:rFonts w:ascii="Segoe UI" w:hAnsi="Segoe UI" w:cs="Segoe UI"/>
      <w:sz w:val="18"/>
      <w:szCs w:val="18"/>
    </w:rPr>
  </w:style>
  <w:style w:type="character" w:customStyle="1" w:styleId="BalloonTextChar">
    <w:name w:val="Balloon Text Char"/>
    <w:basedOn w:val="DefaultParagraphFont"/>
    <w:link w:val="BalloonText"/>
    <w:rsid w:val="0060472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4</Pages>
  <Words>1430</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9562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Turtinen, Samuli (Nokia - FI/Oulu)</dc:creator>
  <cp:lastModifiedBy>NOKIA</cp:lastModifiedBy>
  <cp:revision>4</cp:revision>
  <dcterms:created xsi:type="dcterms:W3CDTF">2016-09-29T08:44:00Z</dcterms:created>
  <dcterms:modified xsi:type="dcterms:W3CDTF">2016-09-29T09:57:00Z</dcterms:modified>
</cp:coreProperties>
</file>